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B0F7" w14:textId="2D21262A" w:rsidR="005509E9" w:rsidRPr="00C25A5F" w:rsidRDefault="00815930" w:rsidP="0084782A">
      <w:pPr>
        <w:pStyle w:val="Title"/>
      </w:pPr>
      <w:r>
        <w:t>Intersectionality in the Workplace</w:t>
      </w:r>
    </w:p>
    <w:tbl>
      <w:tblPr>
        <w:tblW w:w="10773" w:type="dxa"/>
        <w:jc w:val="center"/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245"/>
        <w:gridCol w:w="5528"/>
      </w:tblGrid>
      <w:tr w:rsidR="005509E9" w14:paraId="70F687F5" w14:textId="77777777" w:rsidTr="00353217">
        <w:trPr>
          <w:jc w:val="center"/>
        </w:trPr>
        <w:tc>
          <w:tcPr>
            <w:tcW w:w="10773" w:type="dxa"/>
            <w:gridSpan w:val="2"/>
          </w:tcPr>
          <w:p w14:paraId="73055B90" w14:textId="77777777" w:rsidR="00815930" w:rsidRDefault="00815930" w:rsidP="00826C2A">
            <w:bookmarkStart w:id="0" w:name="_Hlk212455812"/>
            <w:r w:rsidRPr="00D44437">
              <w:t>Research shows that fostering a</w:t>
            </w:r>
            <w:r>
              <w:t>n</w:t>
            </w:r>
            <w:r w:rsidRPr="00D44437">
              <w:t xml:space="preserve"> </w:t>
            </w:r>
            <w:r>
              <w:t>intersectionality informed workspace</w:t>
            </w:r>
            <w:r w:rsidRPr="00D44437">
              <w:t xml:space="preserve"> enhances employee well-being while also reducing conflicts and improving</w:t>
            </w:r>
            <w:r>
              <w:t xml:space="preserve"> workplace culture</w:t>
            </w:r>
            <w:r w:rsidRPr="00D44437">
              <w:t xml:space="preserve">. When organizations emphasize policies that promote mutual respect, </w:t>
            </w:r>
            <w:r>
              <w:t>empathy</w:t>
            </w:r>
            <w:r w:rsidRPr="00D44437">
              <w:t xml:space="preserve">, </w:t>
            </w:r>
            <w:r>
              <w:t xml:space="preserve">understanding, </w:t>
            </w:r>
            <w:r w:rsidRPr="00D44437">
              <w:t xml:space="preserve">and </w:t>
            </w:r>
            <w:r>
              <w:t>equity informed practices</w:t>
            </w:r>
            <w:r w:rsidRPr="00D44437">
              <w:t>, they create an environment</w:t>
            </w:r>
            <w:r>
              <w:t xml:space="preserve"> </w:t>
            </w:r>
            <w:r w:rsidRPr="00D44437">
              <w:t xml:space="preserve">where employees feel safe and valued. </w:t>
            </w:r>
            <w:r>
              <w:t>Adopting an intersectional mindset in the workplace</w:t>
            </w:r>
            <w:r w:rsidRPr="00D44437">
              <w:t xml:space="preserve"> is a shared</w:t>
            </w:r>
            <w:r>
              <w:t xml:space="preserve"> </w:t>
            </w:r>
            <w:r w:rsidRPr="00D44437">
              <w:t xml:space="preserve">responsibility, requiring individuals to </w:t>
            </w:r>
            <w:r>
              <w:t>be respectful and informed</w:t>
            </w:r>
            <w:r w:rsidRPr="00D44437">
              <w:t xml:space="preserve"> while employers provide</w:t>
            </w:r>
            <w:r>
              <w:t xml:space="preserve"> </w:t>
            </w:r>
            <w:r w:rsidRPr="00D44437">
              <w:t xml:space="preserve">the tools, training, and support to ensure </w:t>
            </w:r>
            <w:r>
              <w:t>this is possible for all employees.</w:t>
            </w:r>
            <w:r w:rsidRPr="00D44437">
              <w:t xml:space="preserve"> </w:t>
            </w:r>
          </w:p>
          <w:p w14:paraId="1568CFBF" w14:textId="1C1C8852" w:rsidR="005509E9" w:rsidRPr="00694012" w:rsidRDefault="00815930" w:rsidP="00826C2A">
            <w:r w:rsidRPr="00D44437">
              <w:t>This one-day</w:t>
            </w:r>
            <w:r>
              <w:t xml:space="preserve"> </w:t>
            </w:r>
            <w:r w:rsidRPr="00D44437">
              <w:t xml:space="preserve">course will </w:t>
            </w:r>
            <w:r>
              <w:t xml:space="preserve">equip participants with </w:t>
            </w:r>
            <w:r w:rsidRPr="00D44437">
              <w:t xml:space="preserve">the foundational </w:t>
            </w:r>
            <w:r>
              <w:t xml:space="preserve">knowledge of intersectionality </w:t>
            </w:r>
            <w:r w:rsidRPr="00D44437">
              <w:t>for both</w:t>
            </w:r>
            <w:r>
              <w:t xml:space="preserve"> </w:t>
            </w:r>
            <w:r w:rsidRPr="00D44437">
              <w:t xml:space="preserve">work and personal spaces, </w:t>
            </w:r>
            <w:r>
              <w:t xml:space="preserve">as well as the skills </w:t>
            </w:r>
            <w:r w:rsidRPr="00D44437">
              <w:t>to cultivate</w:t>
            </w:r>
            <w:r>
              <w:t xml:space="preserve"> </w:t>
            </w:r>
            <w:r w:rsidRPr="00D44437">
              <w:t>a</w:t>
            </w:r>
            <w:r>
              <w:t xml:space="preserve"> </w:t>
            </w:r>
            <w:proofErr w:type="gramStart"/>
            <w:r w:rsidRPr="00D44437">
              <w:t>respectful</w:t>
            </w:r>
            <w:proofErr w:type="gramEnd"/>
            <w:r w:rsidRPr="00D44437">
              <w:t xml:space="preserve"> and inclusive workplace for all.</w:t>
            </w:r>
            <w:bookmarkEnd w:id="0"/>
          </w:p>
        </w:tc>
      </w:tr>
      <w:tr w:rsidR="005509E9" w14:paraId="06E22064" w14:textId="77777777" w:rsidTr="00353217">
        <w:trPr>
          <w:jc w:val="center"/>
        </w:trPr>
        <w:tc>
          <w:tcPr>
            <w:tcW w:w="5245" w:type="dxa"/>
          </w:tcPr>
          <w:p w14:paraId="3CCABD56" w14:textId="77777777" w:rsidR="005509E9" w:rsidRDefault="005509E9" w:rsidP="003C39B1">
            <w:pPr>
              <w:pStyle w:val="ImportantPoint"/>
            </w:pPr>
            <w:r w:rsidRPr="00C25A5F">
              <w:t>What Will Students Learn?</w:t>
            </w:r>
          </w:p>
          <w:p w14:paraId="368938F4" w14:textId="5D7E8802" w:rsidR="007C6E8A" w:rsidRPr="007C6E8A" w:rsidRDefault="007C6E8A" w:rsidP="003C39B1">
            <w:pPr>
              <w:pStyle w:val="ImportantPoint"/>
              <w:rPr>
                <w:b w:val="0"/>
                <w:bCs w:val="0"/>
              </w:rPr>
            </w:pPr>
            <w:r w:rsidRPr="007C6E8A">
              <w:rPr>
                <w:b w:val="0"/>
                <w:bCs w:val="0"/>
              </w:rPr>
              <w:t>Students will learn how to:</w:t>
            </w:r>
          </w:p>
          <w:p w14:paraId="571F93FC" w14:textId="77777777" w:rsidR="00815930" w:rsidRDefault="00815930" w:rsidP="00815930">
            <w:pPr>
              <w:pStyle w:val="Defaultbullets"/>
            </w:pPr>
            <w:bookmarkStart w:id="1" w:name="_Hlk212455844"/>
            <w:r>
              <w:t>Understand and define intersectionality.</w:t>
            </w:r>
          </w:p>
          <w:p w14:paraId="717D0AE7" w14:textId="77777777" w:rsidR="00815930" w:rsidRDefault="00815930" w:rsidP="00815930">
            <w:pPr>
              <w:pStyle w:val="Defaultbullets"/>
            </w:pPr>
            <w:r>
              <w:t>Describe intersectional aspects of identity.</w:t>
            </w:r>
          </w:p>
          <w:p w14:paraId="65183062" w14:textId="77777777" w:rsidR="00815930" w:rsidRDefault="00815930" w:rsidP="00815930">
            <w:pPr>
              <w:pStyle w:val="Defaultbullets"/>
            </w:pPr>
            <w:r>
              <w:t xml:space="preserve">Discuss identity in a sensitive manner. </w:t>
            </w:r>
          </w:p>
          <w:p w14:paraId="6C05122A" w14:textId="77777777" w:rsidR="00815930" w:rsidRDefault="00815930" w:rsidP="00815930">
            <w:pPr>
              <w:pStyle w:val="Defaultbullets"/>
            </w:pPr>
            <w:r>
              <w:t>Recognize the role intersectionality plays in the workplace.</w:t>
            </w:r>
          </w:p>
          <w:p w14:paraId="1996CB0C" w14:textId="77777777" w:rsidR="00815930" w:rsidRDefault="00815930" w:rsidP="00815930">
            <w:pPr>
              <w:pStyle w:val="Defaultbullets"/>
            </w:pPr>
            <w:r>
              <w:t>Appreciate how individual needs may differ due to intersectional identities.</w:t>
            </w:r>
          </w:p>
          <w:p w14:paraId="48F85384" w14:textId="77777777" w:rsidR="00815930" w:rsidRDefault="00815930" w:rsidP="00815930">
            <w:pPr>
              <w:pStyle w:val="Defaultbullets"/>
            </w:pPr>
            <w:r>
              <w:t>Evaluate and offer suggestions to make the workplace safer for all identities.</w:t>
            </w:r>
          </w:p>
          <w:p w14:paraId="48CE657B" w14:textId="4B4D8768" w:rsidR="005509E9" w:rsidRDefault="00815930" w:rsidP="00815930">
            <w:pPr>
              <w:pStyle w:val="Defaultbullets"/>
            </w:pPr>
            <w:r>
              <w:t>Create and embrace a safe and welcoming environment in the workplace and beyond.</w:t>
            </w:r>
            <w:bookmarkEnd w:id="1"/>
          </w:p>
        </w:tc>
        <w:tc>
          <w:tcPr>
            <w:tcW w:w="5528" w:type="dxa"/>
          </w:tcPr>
          <w:p w14:paraId="31180656" w14:textId="77777777" w:rsidR="005509E9" w:rsidRPr="00C25A5F" w:rsidRDefault="005509E9" w:rsidP="003C39B1">
            <w:pPr>
              <w:pStyle w:val="ImportantPoint"/>
            </w:pPr>
            <w:r w:rsidRPr="00C25A5F">
              <w:t>What Topics are Covered?</w:t>
            </w:r>
          </w:p>
          <w:p w14:paraId="12CAC76C" w14:textId="77777777" w:rsidR="005509E9" w:rsidRDefault="00815930" w:rsidP="00735619">
            <w:pPr>
              <w:pStyle w:val="Defaultbullets"/>
            </w:pPr>
            <w:r>
              <w:t>Introduction to intersectionality</w:t>
            </w:r>
          </w:p>
          <w:p w14:paraId="53385582" w14:textId="77777777" w:rsidR="00815930" w:rsidRDefault="00815930" w:rsidP="00735619">
            <w:pPr>
              <w:pStyle w:val="Defaultbullets"/>
            </w:pPr>
            <w:r>
              <w:t>Understanding identity and position</w:t>
            </w:r>
          </w:p>
          <w:p w14:paraId="374AF594" w14:textId="77777777" w:rsidR="00815930" w:rsidRDefault="00815930" w:rsidP="00735619">
            <w:pPr>
              <w:pStyle w:val="Defaultbullets"/>
            </w:pPr>
            <w:r>
              <w:t>Daily impacts of identity</w:t>
            </w:r>
          </w:p>
          <w:p w14:paraId="274C096F" w14:textId="77777777" w:rsidR="00815930" w:rsidRDefault="00815930" w:rsidP="00735619">
            <w:pPr>
              <w:pStyle w:val="Defaultbullets"/>
            </w:pPr>
            <w:r>
              <w:t>Identity and privilege</w:t>
            </w:r>
          </w:p>
          <w:p w14:paraId="499A9780" w14:textId="77777777" w:rsidR="00815930" w:rsidRDefault="00815930" w:rsidP="00735619">
            <w:pPr>
              <w:pStyle w:val="Defaultbullets"/>
            </w:pPr>
            <w:r>
              <w:t>Intersectional practices</w:t>
            </w:r>
          </w:p>
          <w:p w14:paraId="01B7E53E" w14:textId="656BCCDC" w:rsidR="00815930" w:rsidRDefault="00815930" w:rsidP="00735619">
            <w:pPr>
              <w:pStyle w:val="Defaultbullets"/>
            </w:pPr>
            <w:r>
              <w:t>Applying intersectionality at work</w:t>
            </w:r>
          </w:p>
        </w:tc>
      </w:tr>
      <w:tr w:rsidR="005509E9" w14:paraId="561E0756" w14:textId="77777777" w:rsidTr="00353217">
        <w:trPr>
          <w:jc w:val="center"/>
        </w:trPr>
        <w:tc>
          <w:tcPr>
            <w:tcW w:w="5245" w:type="dxa"/>
          </w:tcPr>
          <w:p w14:paraId="2C015DE5" w14:textId="77777777" w:rsidR="005509E9" w:rsidRPr="00C25A5F" w:rsidRDefault="005509E9" w:rsidP="003C39B1">
            <w:pPr>
              <w:pStyle w:val="ImportantPoint"/>
            </w:pPr>
            <w:r w:rsidRPr="00C25A5F">
              <w:t>What’s Included?</w:t>
            </w:r>
          </w:p>
          <w:p w14:paraId="4B7BE230" w14:textId="77777777" w:rsidR="005509E9" w:rsidRDefault="005509E9" w:rsidP="00735619">
            <w:pPr>
              <w:pStyle w:val="Defaultbullets"/>
            </w:pPr>
            <w:r>
              <w:t>Instruction by an expert facilitator</w:t>
            </w:r>
          </w:p>
          <w:p w14:paraId="6AA12B62" w14:textId="77777777" w:rsidR="005509E9" w:rsidRDefault="005509E9" w:rsidP="00735619">
            <w:pPr>
              <w:pStyle w:val="Defaultbullets"/>
            </w:pPr>
            <w:r>
              <w:t>Small, interactive classes</w:t>
            </w:r>
          </w:p>
        </w:tc>
        <w:tc>
          <w:tcPr>
            <w:tcW w:w="5528" w:type="dxa"/>
          </w:tcPr>
          <w:p w14:paraId="440A2BF6" w14:textId="77777777" w:rsidR="005509E9" w:rsidRPr="00C25A5F" w:rsidRDefault="005509E9" w:rsidP="00BF297D"/>
          <w:p w14:paraId="554562A5" w14:textId="77777777" w:rsidR="005509E9" w:rsidRDefault="005509E9" w:rsidP="00735619">
            <w:pPr>
              <w:pStyle w:val="Defaultbullets"/>
            </w:pPr>
            <w:r>
              <w:t>Specialized manual and course materials</w:t>
            </w:r>
          </w:p>
          <w:p w14:paraId="61E62B75" w14:textId="77777777" w:rsidR="005509E9" w:rsidRDefault="005509E9" w:rsidP="00735619">
            <w:pPr>
              <w:pStyle w:val="Defaultbullets"/>
            </w:pPr>
            <w:r>
              <w:t>Personalized certificate of completion</w:t>
            </w:r>
          </w:p>
        </w:tc>
      </w:tr>
    </w:tbl>
    <w:p w14:paraId="558CA623" w14:textId="77777777" w:rsidR="00353217" w:rsidRDefault="00353217"/>
    <w:tbl>
      <w:tblPr>
        <w:tblW w:w="1077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969696"/>
          <w:insideV w:val="single" w:sz="6" w:space="0" w:color="969696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245"/>
        <w:gridCol w:w="5528"/>
      </w:tblGrid>
      <w:tr w:rsidR="005509E9" w14:paraId="482D7E81" w14:textId="77777777" w:rsidTr="00353217">
        <w:trPr>
          <w:jc w:val="center"/>
        </w:trPr>
        <w:tc>
          <w:tcPr>
            <w:tcW w:w="5245" w:type="dxa"/>
          </w:tcPr>
          <w:p w14:paraId="590C544B" w14:textId="77777777" w:rsidR="005509E9" w:rsidRDefault="005509E9" w:rsidP="00735619">
            <w:pPr>
              <w:pStyle w:val="Sub-Title"/>
            </w:pPr>
            <w:r>
              <w:lastRenderedPageBreak/>
              <w:t>Pre-Registration Information</w:t>
            </w:r>
          </w:p>
          <w:p w14:paraId="490AAA38" w14:textId="25E4C962" w:rsidR="005509E9" w:rsidRDefault="005509E9" w:rsidP="00BF297D">
            <w:r>
              <w:t xml:space="preserve">Yes! I would like to attend </w:t>
            </w:r>
            <w:r w:rsidR="00815930">
              <w:rPr>
                <w:rStyle w:val="ImportantPointChar"/>
              </w:rPr>
              <w:t>Intersectionality in the Workplace</w:t>
            </w:r>
            <w:r w:rsidRPr="005509E9">
              <w:rPr>
                <w:b/>
              </w:rPr>
              <w:t>!</w:t>
            </w:r>
            <w:r>
              <w:t xml:space="preserve"> Sign me up for the following session:</w:t>
            </w:r>
          </w:p>
          <w:p w14:paraId="3931128A" w14:textId="6B09BD4A" w:rsidR="005509E9" w:rsidRDefault="00735619" w:rsidP="00BF297D">
            <w:r>
              <w:t>__</w:t>
            </w:r>
            <w:proofErr w:type="gramStart"/>
            <w:r>
              <w:t>_</w:t>
            </w:r>
            <w:r w:rsidR="005509E9">
              <w:t xml:space="preserve">  Los</w:t>
            </w:r>
            <w:proofErr w:type="gramEnd"/>
            <w:r w:rsidR="005509E9">
              <w:t xml:space="preserve"> Angeles, California: January 1, 20</w:t>
            </w:r>
            <w:r w:rsidR="00830C3A">
              <w:t>xx</w:t>
            </w:r>
          </w:p>
          <w:p w14:paraId="2AA11D10" w14:textId="6E65DF72" w:rsidR="005509E9" w:rsidRDefault="00735619" w:rsidP="00BF297D">
            <w:r>
              <w:t>__</w:t>
            </w:r>
            <w:proofErr w:type="gramStart"/>
            <w:r>
              <w:t>_</w:t>
            </w:r>
            <w:r w:rsidR="005509E9">
              <w:t xml:space="preserve">  London</w:t>
            </w:r>
            <w:proofErr w:type="gramEnd"/>
            <w:r w:rsidR="005509E9">
              <w:t>, England: January 1, 20</w:t>
            </w:r>
            <w:r w:rsidR="00830C3A">
              <w:t>xx</w:t>
            </w:r>
          </w:p>
          <w:p w14:paraId="01E4BBFE" w14:textId="77777777" w:rsidR="005509E9" w:rsidRDefault="005509E9" w:rsidP="00BF297D"/>
          <w:p w14:paraId="3F0CB632" w14:textId="77777777" w:rsidR="005509E9" w:rsidRPr="00735619" w:rsidRDefault="005509E9" w:rsidP="00735619">
            <w:pPr>
              <w:pStyle w:val="Defaultbullets"/>
            </w:pPr>
            <w:r w:rsidRPr="00735619">
              <w:t xml:space="preserve">All workshops are from 8:30 a.m. until 4:30 p.m. </w:t>
            </w:r>
          </w:p>
          <w:p w14:paraId="65B67B79" w14:textId="77777777" w:rsidR="005509E9" w:rsidRPr="00735619" w:rsidRDefault="005509E9" w:rsidP="00735619">
            <w:pPr>
              <w:pStyle w:val="Defaultbullets"/>
            </w:pPr>
            <w:r w:rsidRPr="00735619">
              <w:t>Cost: $247.00 per person, plus applicable taxes.</w:t>
            </w:r>
          </w:p>
          <w:p w14:paraId="24ABC399" w14:textId="77777777" w:rsidR="005509E9" w:rsidRPr="00212C3D" w:rsidRDefault="005509E9" w:rsidP="00735619">
            <w:pPr>
              <w:pStyle w:val="Defaultbullets"/>
            </w:pPr>
            <w:r w:rsidRPr="00735619">
              <w:t>Price</w:t>
            </w:r>
            <w:r w:rsidRPr="00212C3D">
              <w:t>s and dates are subject to change.</w:t>
            </w:r>
          </w:p>
        </w:tc>
        <w:tc>
          <w:tcPr>
            <w:tcW w:w="5528" w:type="dxa"/>
          </w:tcPr>
          <w:p w14:paraId="6C7B9AF9" w14:textId="77777777" w:rsidR="005509E9" w:rsidRDefault="005509E9" w:rsidP="00735619">
            <w:pPr>
              <w:pStyle w:val="Sub-Title"/>
            </w:pPr>
            <w:r>
              <w:t>Your Information</w:t>
            </w:r>
          </w:p>
          <w:p w14:paraId="5CF52CDB" w14:textId="49DFB3CF" w:rsidR="005509E9" w:rsidRDefault="005509E9" w:rsidP="00BF297D">
            <w:r>
              <w:t>Name: ________</w:t>
            </w:r>
            <w:r w:rsidR="00735619">
              <w:t>___</w:t>
            </w:r>
            <w:r>
              <w:t>____________</w:t>
            </w:r>
            <w:r w:rsidR="00735619">
              <w:t>_</w:t>
            </w:r>
            <w:r>
              <w:t>________</w:t>
            </w:r>
          </w:p>
          <w:p w14:paraId="44C6A4B3" w14:textId="3B80739A" w:rsidR="005509E9" w:rsidRDefault="005509E9" w:rsidP="00BF297D">
            <w:r>
              <w:t>Position: ___________________</w:t>
            </w:r>
            <w:r w:rsidR="00735619">
              <w:t>____</w:t>
            </w:r>
            <w:r>
              <w:t>_______</w:t>
            </w:r>
          </w:p>
          <w:p w14:paraId="13A94A63" w14:textId="693E239A" w:rsidR="005509E9" w:rsidRDefault="005509E9" w:rsidP="00BF297D">
            <w:r>
              <w:t>Organization: ______________</w:t>
            </w:r>
            <w:r w:rsidR="00735619">
              <w:t>____</w:t>
            </w:r>
            <w:r>
              <w:t>________</w:t>
            </w:r>
          </w:p>
          <w:p w14:paraId="609765E5" w14:textId="75FFDB7A" w:rsidR="005509E9" w:rsidRDefault="005509E9" w:rsidP="00BF297D">
            <w:r>
              <w:t>Telephone: _________________</w:t>
            </w:r>
            <w:r w:rsidR="00735619">
              <w:t>____</w:t>
            </w:r>
            <w:r>
              <w:t>_______</w:t>
            </w:r>
          </w:p>
          <w:p w14:paraId="2B2CE94B" w14:textId="3903EE69" w:rsidR="005509E9" w:rsidRDefault="005509E9" w:rsidP="00BF297D">
            <w:r>
              <w:t>E-mail Address: __________</w:t>
            </w:r>
            <w:r w:rsidR="00735619">
              <w:t>_____</w:t>
            </w:r>
            <w:r>
              <w:t>__________</w:t>
            </w:r>
          </w:p>
          <w:p w14:paraId="74FEB9AF" w14:textId="77777777" w:rsidR="005509E9" w:rsidRDefault="005509E9" w:rsidP="00BF297D">
            <w:r>
              <w:t>Mailing Address:</w:t>
            </w:r>
          </w:p>
          <w:p w14:paraId="6B266DCD" w14:textId="3455831D" w:rsidR="005509E9" w:rsidRDefault="005509E9" w:rsidP="00BF297D">
            <w:r>
              <w:t>_____________________</w:t>
            </w:r>
            <w:r w:rsidR="00735619">
              <w:t>__________</w:t>
            </w:r>
            <w:r>
              <w:t>_</w:t>
            </w:r>
            <w:r w:rsidR="00735619">
              <w:t>_</w:t>
            </w:r>
            <w:r>
              <w:t>_____</w:t>
            </w:r>
          </w:p>
          <w:p w14:paraId="3C4F3BCC" w14:textId="6B62D195" w:rsidR="005509E9" w:rsidRDefault="005509E9" w:rsidP="00BF297D">
            <w:r>
              <w:t>___________________</w:t>
            </w:r>
            <w:r w:rsidR="00735619">
              <w:t>____________</w:t>
            </w:r>
            <w:r>
              <w:t>_______</w:t>
            </w:r>
          </w:p>
          <w:p w14:paraId="46B5D15C" w14:textId="4BF8A551" w:rsidR="005509E9" w:rsidRDefault="005509E9" w:rsidP="00BF297D">
            <w:r>
              <w:t>_____________________</w:t>
            </w:r>
            <w:r w:rsidR="00735619">
              <w:t>__________</w:t>
            </w:r>
            <w:r>
              <w:t>_______</w:t>
            </w:r>
          </w:p>
        </w:tc>
      </w:tr>
    </w:tbl>
    <w:p w14:paraId="23E73995" w14:textId="0A77221F" w:rsidR="005509E9" w:rsidRPr="005276F7" w:rsidRDefault="00735619" w:rsidP="00353217">
      <w:pPr>
        <w:spacing w:after="0" w:line="30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5CA614" wp14:editId="11CA5E04">
                <wp:simplePos x="0" y="0"/>
                <wp:positionH relativeFrom="margin">
                  <wp:posOffset>676275</wp:posOffset>
                </wp:positionH>
                <wp:positionV relativeFrom="paragraph">
                  <wp:posOffset>238125</wp:posOffset>
                </wp:positionV>
                <wp:extent cx="4349115" cy="2000250"/>
                <wp:effectExtent l="19050" t="19050" r="1333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115" cy="2000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 cap="rnd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575994A" w14:textId="77777777" w:rsidR="005509E9" w:rsidRPr="00212C3D" w:rsidRDefault="005509E9" w:rsidP="003C39B1">
                            <w:pPr>
                              <w:pStyle w:val="ImportantPoint"/>
                              <w:jc w:val="center"/>
                            </w:pPr>
                            <w:r w:rsidRPr="00212C3D">
                              <w:t>Your Company Name Here</w:t>
                            </w:r>
                          </w:p>
                          <w:p w14:paraId="0B866941" w14:textId="77777777" w:rsidR="005509E9" w:rsidRDefault="005509E9" w:rsidP="00AD05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P.O. Box 5150 </w:t>
                            </w:r>
                          </w:p>
                          <w:p w14:paraId="3E808D06" w14:textId="77777777" w:rsidR="005509E9" w:rsidRDefault="005509E9" w:rsidP="00AD05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Your Town, Springfield</w:t>
                            </w:r>
                          </w:p>
                          <w:p w14:paraId="267A532A" w14:textId="138A6910" w:rsidR="005509E9" w:rsidRDefault="005509E9" w:rsidP="00AD05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52222</w:t>
                            </w:r>
                          </w:p>
                          <w:p w14:paraId="3DD53984" w14:textId="77777777" w:rsidR="005509E9" w:rsidRDefault="005509E9" w:rsidP="00AD05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Telephone: (555) 555-5555     </w:t>
                            </w:r>
                          </w:p>
                          <w:p w14:paraId="380C4CD4" w14:textId="77777777" w:rsidR="005509E9" w:rsidRDefault="005509E9" w:rsidP="00AD05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Toll Free: 1-555-555-5555</w:t>
                            </w:r>
                          </w:p>
                          <w:p w14:paraId="139EB1B5" w14:textId="77777777" w:rsidR="00353217" w:rsidRDefault="005509E9" w:rsidP="0035321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Fax: (555) 555-5555</w:t>
                            </w:r>
                          </w:p>
                          <w:p w14:paraId="61788DCD" w14:textId="6CE1203D" w:rsidR="005509E9" w:rsidRPr="00353217" w:rsidRDefault="005509E9" w:rsidP="000743CE">
                            <w:pPr>
                              <w:spacing w:line="240" w:lineRule="auto"/>
                              <w:jc w:val="center"/>
                            </w:pPr>
                            <w:r>
                              <w:t xml:space="preserve">Web Site: </w:t>
                            </w:r>
                            <w:hyperlink r:id="rId8" w:history="1">
                              <w:r w:rsidRPr="00353217">
                                <w:rPr>
                                  <w:rStyle w:val="Hyperlink"/>
                                  <w:color w:val="auto"/>
                                </w:rPr>
                                <w:t>www.yourcompany.com</w:t>
                              </w:r>
                            </w:hyperlink>
                            <w:r w:rsidRPr="00353217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5CA6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25pt;margin-top:18.75pt;width:342.45pt;height:157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" fillcolor="white [3212]" strokecolor="black [3213]" strokeweight="2.25pt">
                <v:stroke endcap="round"/>
                <v:textbox>
                  <w:txbxContent>
                    <w:p w14:paraId="0575994A" w14:textId="77777777" w:rsidR="005509E9" w:rsidRPr="00212C3D" w:rsidRDefault="005509E9" w:rsidP="003C39B1">
                      <w:pPr>
                        <w:pStyle w:val="ImportantPoint"/>
                        <w:jc w:val="center"/>
                      </w:pPr>
                      <w:r w:rsidRPr="00212C3D">
                        <w:t>Your Company Name Here</w:t>
                      </w:r>
                    </w:p>
                    <w:p w14:paraId="0B866941" w14:textId="77777777" w:rsidR="005509E9" w:rsidRDefault="005509E9" w:rsidP="00AD05BE">
                      <w:pPr>
                        <w:spacing w:after="0" w:line="240" w:lineRule="auto"/>
                        <w:jc w:val="center"/>
                      </w:pPr>
                      <w:r>
                        <w:t xml:space="preserve">P.O. Box 5150 </w:t>
                      </w:r>
                    </w:p>
                    <w:p w14:paraId="3E808D06" w14:textId="77777777" w:rsidR="005509E9" w:rsidRDefault="005509E9" w:rsidP="00AD05BE">
                      <w:pPr>
                        <w:spacing w:after="0" w:line="240" w:lineRule="auto"/>
                        <w:jc w:val="center"/>
                      </w:pPr>
                      <w:r>
                        <w:t>Your Town, Springfield</w:t>
                      </w:r>
                    </w:p>
                    <w:p w14:paraId="267A532A" w14:textId="138A6910" w:rsidR="005509E9" w:rsidRDefault="005509E9" w:rsidP="00AD05BE">
                      <w:pPr>
                        <w:spacing w:after="0" w:line="240" w:lineRule="auto"/>
                        <w:jc w:val="center"/>
                      </w:pPr>
                      <w:r>
                        <w:t>52222</w:t>
                      </w:r>
                    </w:p>
                    <w:p w14:paraId="3DD53984" w14:textId="77777777" w:rsidR="005509E9" w:rsidRDefault="005509E9" w:rsidP="00AD05BE">
                      <w:pPr>
                        <w:spacing w:after="0" w:line="240" w:lineRule="auto"/>
                        <w:jc w:val="center"/>
                      </w:pPr>
                      <w:r>
                        <w:t xml:space="preserve">Telephone: (555) 555-5555     </w:t>
                      </w:r>
                    </w:p>
                    <w:p w14:paraId="380C4CD4" w14:textId="77777777" w:rsidR="005509E9" w:rsidRDefault="005509E9" w:rsidP="00AD05BE">
                      <w:pPr>
                        <w:spacing w:after="0" w:line="240" w:lineRule="auto"/>
                        <w:jc w:val="center"/>
                      </w:pPr>
                      <w:r>
                        <w:t>Toll Free: 1-555-555-5555</w:t>
                      </w:r>
                    </w:p>
                    <w:p w14:paraId="139EB1B5" w14:textId="77777777" w:rsidR="00353217" w:rsidRDefault="005509E9" w:rsidP="00353217">
                      <w:pPr>
                        <w:spacing w:after="0" w:line="240" w:lineRule="auto"/>
                        <w:jc w:val="center"/>
                      </w:pPr>
                      <w:r>
                        <w:t>Fax: (555) 555-5555</w:t>
                      </w:r>
                    </w:p>
                    <w:p w14:paraId="61788DCD" w14:textId="6CE1203D" w:rsidR="005509E9" w:rsidRPr="00353217" w:rsidRDefault="005509E9" w:rsidP="000743CE">
                      <w:pPr>
                        <w:spacing w:line="240" w:lineRule="auto"/>
                        <w:jc w:val="center"/>
                      </w:pPr>
                      <w:r>
                        <w:t xml:space="preserve">Web Site: </w:t>
                      </w:r>
                      <w:hyperlink r:id="rId9" w:history="1">
                        <w:r w:rsidRPr="00353217">
                          <w:rPr>
                            <w:rStyle w:val="Hyperlink"/>
                            <w:color w:val="auto"/>
                          </w:rPr>
                          <w:t>www.yourcompany.com</w:t>
                        </w:r>
                      </w:hyperlink>
                      <w:r w:rsidRPr="00353217"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2" w:name="_Toc174943017"/>
      <w:bookmarkStart w:id="3" w:name="_Toc276388491"/>
      <w:bookmarkEnd w:id="2"/>
      <w:bookmarkEnd w:id="3"/>
    </w:p>
    <w:sectPr w:rsidR="005509E9" w:rsidRPr="005276F7" w:rsidSect="00FE5042">
      <w:headerReference w:type="default" r:id="rId10"/>
      <w:pgSz w:w="12240" w:h="15840"/>
      <w:pgMar w:top="1440" w:right="1440" w:bottom="1440" w:left="144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BFC3" w14:textId="77777777" w:rsidR="007D64B1" w:rsidRDefault="007D64B1">
      <w:r>
        <w:separator/>
      </w:r>
    </w:p>
    <w:p w14:paraId="7AB36198" w14:textId="77777777" w:rsidR="007D64B1" w:rsidRDefault="007D64B1"/>
  </w:endnote>
  <w:endnote w:type="continuationSeparator" w:id="0">
    <w:p w14:paraId="6BB88DF1" w14:textId="77777777" w:rsidR="007D64B1" w:rsidRDefault="007D64B1">
      <w:r>
        <w:continuationSeparator/>
      </w:r>
    </w:p>
    <w:p w14:paraId="222A4167" w14:textId="77777777" w:rsidR="007D64B1" w:rsidRDefault="007D64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FC59" w14:textId="77777777" w:rsidR="007D64B1" w:rsidRDefault="007D64B1">
      <w:r>
        <w:separator/>
      </w:r>
    </w:p>
    <w:p w14:paraId="46FCAF22" w14:textId="77777777" w:rsidR="007D64B1" w:rsidRDefault="007D64B1"/>
  </w:footnote>
  <w:footnote w:type="continuationSeparator" w:id="0">
    <w:p w14:paraId="7628CE71" w14:textId="77777777" w:rsidR="007D64B1" w:rsidRDefault="007D64B1">
      <w:r>
        <w:continuationSeparator/>
      </w:r>
    </w:p>
    <w:p w14:paraId="1684C52E" w14:textId="77777777" w:rsidR="007D64B1" w:rsidRDefault="007D64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018F9" w14:textId="370EB248" w:rsidR="0030169F" w:rsidRPr="00495209" w:rsidRDefault="0030169F" w:rsidP="00394B87">
    <w:pPr>
      <w:tabs>
        <w:tab w:val="right" w:pos="9090"/>
      </w:tabs>
      <w:ind w:right="-450"/>
      <w:rPr>
        <w:rFonts w:cs="Calibr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24CEF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63229106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F3C2C"/>
    <w:multiLevelType w:val="multilevel"/>
    <w:tmpl w:val="EE1C4990"/>
    <w:styleLink w:val="ItemsCovere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  <w:color w:val="6E940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84795"/>
    <w:multiLevelType w:val="hybridMultilevel"/>
    <w:tmpl w:val="54246828"/>
    <w:lvl w:ilvl="0" w:tplc="57B05AA2">
      <w:start w:val="1"/>
      <w:numFmt w:val="bullet"/>
      <w:pStyle w:val="FinePrin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396723">
    <w:abstractNumId w:val="1"/>
  </w:num>
  <w:num w:numId="2" w16cid:durableId="1684897585">
    <w:abstractNumId w:val="0"/>
  </w:num>
  <w:num w:numId="3" w16cid:durableId="853496960">
    <w:abstractNumId w:val="6"/>
  </w:num>
  <w:num w:numId="4" w16cid:durableId="1399396819">
    <w:abstractNumId w:val="5"/>
  </w:num>
  <w:num w:numId="5" w16cid:durableId="1469667286">
    <w:abstractNumId w:val="2"/>
  </w:num>
  <w:num w:numId="6" w16cid:durableId="181365257">
    <w:abstractNumId w:val="7"/>
  </w:num>
  <w:num w:numId="7" w16cid:durableId="2009792733">
    <w:abstractNumId w:val="3"/>
  </w:num>
  <w:num w:numId="8" w16cid:durableId="141121975">
    <w:abstractNumId w:val="4"/>
  </w:num>
  <w:num w:numId="9" w16cid:durableId="741874959">
    <w:abstractNumId w:val="2"/>
  </w:num>
  <w:num w:numId="10" w16cid:durableId="310138443">
    <w:abstractNumId w:val="7"/>
  </w:num>
  <w:num w:numId="11" w16cid:durableId="1078406717">
    <w:abstractNumId w:val="6"/>
  </w:num>
  <w:num w:numId="12" w16cid:durableId="627973119">
    <w:abstractNumId w:val="1"/>
  </w:num>
  <w:num w:numId="13" w16cid:durableId="1848791390">
    <w:abstractNumId w:val="5"/>
  </w:num>
  <w:num w:numId="14" w16cid:durableId="124548367">
    <w:abstractNumId w:val="0"/>
  </w:num>
  <w:num w:numId="15" w16cid:durableId="149562999">
    <w:abstractNumId w:val="2"/>
  </w:num>
  <w:num w:numId="16" w16cid:durableId="1607615953">
    <w:abstractNumId w:val="7"/>
  </w:num>
  <w:num w:numId="17" w16cid:durableId="307443258">
    <w:abstractNumId w:val="6"/>
  </w:num>
  <w:num w:numId="18" w16cid:durableId="250941783">
    <w:abstractNumId w:val="1"/>
  </w:num>
  <w:num w:numId="19" w16cid:durableId="1742171771">
    <w:abstractNumId w:val="5"/>
  </w:num>
  <w:num w:numId="20" w16cid:durableId="74804236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6E"/>
    <w:rsid w:val="000037A8"/>
    <w:rsid w:val="00004E47"/>
    <w:rsid w:val="00012A51"/>
    <w:rsid w:val="00016624"/>
    <w:rsid w:val="000178C8"/>
    <w:rsid w:val="00020A97"/>
    <w:rsid w:val="00023D41"/>
    <w:rsid w:val="00043482"/>
    <w:rsid w:val="000452BE"/>
    <w:rsid w:val="00053ABA"/>
    <w:rsid w:val="00057591"/>
    <w:rsid w:val="00057635"/>
    <w:rsid w:val="0006066E"/>
    <w:rsid w:val="00060F83"/>
    <w:rsid w:val="0006350C"/>
    <w:rsid w:val="000660FD"/>
    <w:rsid w:val="00070ABD"/>
    <w:rsid w:val="0007157B"/>
    <w:rsid w:val="000743CE"/>
    <w:rsid w:val="000824BB"/>
    <w:rsid w:val="00087EA7"/>
    <w:rsid w:val="000905B4"/>
    <w:rsid w:val="000944AD"/>
    <w:rsid w:val="00096D6A"/>
    <w:rsid w:val="00097486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15FAE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1C41"/>
    <w:rsid w:val="001C3B49"/>
    <w:rsid w:val="001C4D42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1448E"/>
    <w:rsid w:val="0022055E"/>
    <w:rsid w:val="002217CF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502A"/>
    <w:rsid w:val="002C6019"/>
    <w:rsid w:val="002C7A1D"/>
    <w:rsid w:val="002D2CDD"/>
    <w:rsid w:val="002D5688"/>
    <w:rsid w:val="002E049D"/>
    <w:rsid w:val="002E0D4B"/>
    <w:rsid w:val="002E482D"/>
    <w:rsid w:val="002E733B"/>
    <w:rsid w:val="002F2A5F"/>
    <w:rsid w:val="002F2F7D"/>
    <w:rsid w:val="00300F0C"/>
    <w:rsid w:val="0030169F"/>
    <w:rsid w:val="00305E7C"/>
    <w:rsid w:val="00310C6F"/>
    <w:rsid w:val="003110CD"/>
    <w:rsid w:val="00313619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3217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B87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39B1"/>
    <w:rsid w:val="003C5B43"/>
    <w:rsid w:val="003C63C3"/>
    <w:rsid w:val="003C7266"/>
    <w:rsid w:val="003D06F0"/>
    <w:rsid w:val="003D5657"/>
    <w:rsid w:val="003E279A"/>
    <w:rsid w:val="003E310B"/>
    <w:rsid w:val="003E3579"/>
    <w:rsid w:val="003E4A0B"/>
    <w:rsid w:val="003E53B3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7D85"/>
    <w:rsid w:val="00456531"/>
    <w:rsid w:val="00457403"/>
    <w:rsid w:val="00463893"/>
    <w:rsid w:val="00463DB5"/>
    <w:rsid w:val="00463E55"/>
    <w:rsid w:val="0046609D"/>
    <w:rsid w:val="00474B72"/>
    <w:rsid w:val="00475327"/>
    <w:rsid w:val="004764A5"/>
    <w:rsid w:val="004806F6"/>
    <w:rsid w:val="004831DB"/>
    <w:rsid w:val="0048546D"/>
    <w:rsid w:val="00486DCE"/>
    <w:rsid w:val="00487B20"/>
    <w:rsid w:val="00495209"/>
    <w:rsid w:val="004973AD"/>
    <w:rsid w:val="004A2C3E"/>
    <w:rsid w:val="004B4325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09E9"/>
    <w:rsid w:val="00554920"/>
    <w:rsid w:val="00554ED0"/>
    <w:rsid w:val="00563844"/>
    <w:rsid w:val="005646C7"/>
    <w:rsid w:val="00566574"/>
    <w:rsid w:val="00567510"/>
    <w:rsid w:val="00572694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2BB7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43BE"/>
    <w:rsid w:val="006C6D09"/>
    <w:rsid w:val="006D31C3"/>
    <w:rsid w:val="006D35B3"/>
    <w:rsid w:val="006D376C"/>
    <w:rsid w:val="006E37F3"/>
    <w:rsid w:val="006F0D04"/>
    <w:rsid w:val="006F30AF"/>
    <w:rsid w:val="006F3750"/>
    <w:rsid w:val="00700CDA"/>
    <w:rsid w:val="007066D1"/>
    <w:rsid w:val="00711B8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35619"/>
    <w:rsid w:val="00741338"/>
    <w:rsid w:val="00744647"/>
    <w:rsid w:val="00744C7C"/>
    <w:rsid w:val="007572E4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7BDB"/>
    <w:rsid w:val="0079024D"/>
    <w:rsid w:val="00790A70"/>
    <w:rsid w:val="00791583"/>
    <w:rsid w:val="007A63D8"/>
    <w:rsid w:val="007B0335"/>
    <w:rsid w:val="007B1DBE"/>
    <w:rsid w:val="007B28A4"/>
    <w:rsid w:val="007B2C5A"/>
    <w:rsid w:val="007B532D"/>
    <w:rsid w:val="007B62B8"/>
    <w:rsid w:val="007C0AFC"/>
    <w:rsid w:val="007C1A4D"/>
    <w:rsid w:val="007C1DD2"/>
    <w:rsid w:val="007C2110"/>
    <w:rsid w:val="007C658C"/>
    <w:rsid w:val="007C6E8A"/>
    <w:rsid w:val="007C704C"/>
    <w:rsid w:val="007D0AE7"/>
    <w:rsid w:val="007D1278"/>
    <w:rsid w:val="007D64B1"/>
    <w:rsid w:val="007D6636"/>
    <w:rsid w:val="007E1D2A"/>
    <w:rsid w:val="007F06AE"/>
    <w:rsid w:val="007F6CBB"/>
    <w:rsid w:val="007F74E0"/>
    <w:rsid w:val="00804307"/>
    <w:rsid w:val="00805BA5"/>
    <w:rsid w:val="00806706"/>
    <w:rsid w:val="00815930"/>
    <w:rsid w:val="00815E41"/>
    <w:rsid w:val="00817F08"/>
    <w:rsid w:val="00820682"/>
    <w:rsid w:val="00820FB8"/>
    <w:rsid w:val="008215B6"/>
    <w:rsid w:val="00821AA8"/>
    <w:rsid w:val="00824B1D"/>
    <w:rsid w:val="00825040"/>
    <w:rsid w:val="00826C2A"/>
    <w:rsid w:val="00826F1F"/>
    <w:rsid w:val="00830C3A"/>
    <w:rsid w:val="00835EF6"/>
    <w:rsid w:val="00837525"/>
    <w:rsid w:val="00842B94"/>
    <w:rsid w:val="008477AC"/>
    <w:rsid w:val="0084782A"/>
    <w:rsid w:val="00847AD3"/>
    <w:rsid w:val="008540EB"/>
    <w:rsid w:val="00855443"/>
    <w:rsid w:val="00860D26"/>
    <w:rsid w:val="00862201"/>
    <w:rsid w:val="008630CE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0B3A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2959"/>
    <w:rsid w:val="00A72F0D"/>
    <w:rsid w:val="00A761C0"/>
    <w:rsid w:val="00A77CE1"/>
    <w:rsid w:val="00A8134D"/>
    <w:rsid w:val="00A861CE"/>
    <w:rsid w:val="00A92B24"/>
    <w:rsid w:val="00AA73F1"/>
    <w:rsid w:val="00AB7391"/>
    <w:rsid w:val="00AB7456"/>
    <w:rsid w:val="00AB7D72"/>
    <w:rsid w:val="00AB7D84"/>
    <w:rsid w:val="00AC348A"/>
    <w:rsid w:val="00AC4643"/>
    <w:rsid w:val="00AD05BE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1E8E"/>
    <w:rsid w:val="00B24D57"/>
    <w:rsid w:val="00B31CC8"/>
    <w:rsid w:val="00B32C68"/>
    <w:rsid w:val="00B404DB"/>
    <w:rsid w:val="00B410E3"/>
    <w:rsid w:val="00B4730E"/>
    <w:rsid w:val="00B540E9"/>
    <w:rsid w:val="00B55952"/>
    <w:rsid w:val="00B65D53"/>
    <w:rsid w:val="00B66136"/>
    <w:rsid w:val="00B703F6"/>
    <w:rsid w:val="00B72E1A"/>
    <w:rsid w:val="00B776A9"/>
    <w:rsid w:val="00B82FE7"/>
    <w:rsid w:val="00B8307E"/>
    <w:rsid w:val="00B90CB4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3050"/>
    <w:rsid w:val="00C55C72"/>
    <w:rsid w:val="00C60DF7"/>
    <w:rsid w:val="00C6179D"/>
    <w:rsid w:val="00C626D4"/>
    <w:rsid w:val="00C6397B"/>
    <w:rsid w:val="00C64790"/>
    <w:rsid w:val="00C64B27"/>
    <w:rsid w:val="00C67374"/>
    <w:rsid w:val="00C70077"/>
    <w:rsid w:val="00C74217"/>
    <w:rsid w:val="00C751AD"/>
    <w:rsid w:val="00C858B6"/>
    <w:rsid w:val="00C85B40"/>
    <w:rsid w:val="00C87573"/>
    <w:rsid w:val="00C93881"/>
    <w:rsid w:val="00C96DA2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5F9C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C7B30"/>
    <w:rsid w:val="00DD1A60"/>
    <w:rsid w:val="00DD2355"/>
    <w:rsid w:val="00DD38A1"/>
    <w:rsid w:val="00DD46F7"/>
    <w:rsid w:val="00DD4FCB"/>
    <w:rsid w:val="00DE09C8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188F"/>
    <w:rsid w:val="00E81A76"/>
    <w:rsid w:val="00E8347C"/>
    <w:rsid w:val="00E8398B"/>
    <w:rsid w:val="00E84626"/>
    <w:rsid w:val="00E847EB"/>
    <w:rsid w:val="00E871DF"/>
    <w:rsid w:val="00EA06E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17DD5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47992"/>
    <w:rsid w:val="00F5477F"/>
    <w:rsid w:val="00F60B90"/>
    <w:rsid w:val="00F65935"/>
    <w:rsid w:val="00F67430"/>
    <w:rsid w:val="00F67B68"/>
    <w:rsid w:val="00F67C35"/>
    <w:rsid w:val="00F71673"/>
    <w:rsid w:val="00F7426D"/>
    <w:rsid w:val="00F75679"/>
    <w:rsid w:val="00F80107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5042"/>
    <w:rsid w:val="00FE7371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345A1"/>
  <w15:chartTrackingRefBased/>
  <w15:docId w15:val="{227F6D60-32A1-4993-B4E8-C7A0F217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48E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448E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448E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1448E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448E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48E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48E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48E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48E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48E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21448E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21448E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2144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448E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21448E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21448E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21448E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21448E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21448E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21448E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21448E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21448E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21448E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21448E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21448E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21448E"/>
    <w:pPr>
      <w:numPr>
        <w:numId w:val="19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21448E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21448E"/>
    <w:pPr>
      <w:numPr>
        <w:numId w:val="1"/>
      </w:numPr>
    </w:pPr>
  </w:style>
  <w:style w:type="character" w:customStyle="1" w:styleId="AgendaTitleChar">
    <w:name w:val="Agenda Title Char"/>
    <w:link w:val="AgendaTitle"/>
    <w:rsid w:val="0021448E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21448E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21448E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21448E"/>
    <w:rPr>
      <w:b/>
      <w:bCs/>
      <w:szCs w:val="24"/>
    </w:rPr>
  </w:style>
  <w:style w:type="character" w:customStyle="1" w:styleId="ImportantPointChar">
    <w:name w:val="Important Point Char"/>
    <w:link w:val="ImportantPoint"/>
    <w:rsid w:val="0021448E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1448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1448E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21448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1448E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21448E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21448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2144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1448E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21448E"/>
    <w:rPr>
      <w:b/>
      <w:bCs/>
    </w:rPr>
  </w:style>
  <w:style w:type="character" w:styleId="CommentReference">
    <w:name w:val="annotation reference"/>
    <w:uiPriority w:val="99"/>
    <w:rsid w:val="002144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448E"/>
    <w:rPr>
      <w:sz w:val="20"/>
    </w:rPr>
  </w:style>
  <w:style w:type="character" w:customStyle="1" w:styleId="CommentTextChar">
    <w:name w:val="Comment Text Char"/>
    <w:link w:val="CommentText"/>
    <w:uiPriority w:val="99"/>
    <w:rsid w:val="0021448E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21448E"/>
    <w:rPr>
      <w:b/>
      <w:bCs/>
    </w:rPr>
  </w:style>
  <w:style w:type="character" w:customStyle="1" w:styleId="CommentSubjectChar">
    <w:name w:val="Comment Subject Char"/>
    <w:link w:val="CommentSubject"/>
    <w:rsid w:val="0021448E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21448E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21448E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21448E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21448E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21448E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21448E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21448E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21448E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1448E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21448E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21448E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21448E"/>
    <w:rPr>
      <w:i/>
      <w:iCs/>
      <w:color w:val="000000"/>
    </w:rPr>
  </w:style>
  <w:style w:type="paragraph" w:styleId="NoSpacing">
    <w:name w:val="No Spacing"/>
    <w:uiPriority w:val="1"/>
    <w:qFormat/>
    <w:rsid w:val="0021448E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21448E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21448E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1448E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21448E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21448E"/>
    <w:rPr>
      <w:i/>
      <w:iCs/>
      <w:color w:val="595959"/>
    </w:rPr>
  </w:style>
  <w:style w:type="character" w:styleId="IntenseEmphasis">
    <w:name w:val="Intense Emphasis"/>
    <w:uiPriority w:val="21"/>
    <w:rsid w:val="0021448E"/>
    <w:rPr>
      <w:b/>
      <w:bCs/>
      <w:i/>
      <w:iCs/>
      <w:color w:val="auto"/>
    </w:rPr>
  </w:style>
  <w:style w:type="character" w:styleId="SubtleReference">
    <w:name w:val="Subtle Reference"/>
    <w:uiPriority w:val="31"/>
    <w:rsid w:val="0021448E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21448E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21448E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448E"/>
    <w:pPr>
      <w:outlineLvl w:val="9"/>
    </w:pPr>
  </w:style>
  <w:style w:type="table" w:styleId="TableClassic2">
    <w:name w:val="Table Classic 2"/>
    <w:basedOn w:val="TableNormal"/>
    <w:rsid w:val="0021448E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21448E"/>
    <w:pPr>
      <w:numPr>
        <w:numId w:val="20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21448E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21448E"/>
    <w:pPr>
      <w:numPr>
        <w:numId w:val="15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300F0C"/>
    <w:pPr>
      <w:numPr>
        <w:numId w:val="16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21448E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300F0C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21448E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21448E"/>
    <w:rPr>
      <w:rFonts w:ascii="Calibri" w:eastAsia="Times New Roman" w:hAnsi="Calibri" w:cs="Times New Roman"/>
      <w:sz w:val="24"/>
      <w:szCs w:val="20"/>
    </w:rPr>
  </w:style>
  <w:style w:type="numbering" w:customStyle="1" w:styleId="ItemsCovered">
    <w:name w:val="Items Covered"/>
    <w:basedOn w:val="NoList"/>
    <w:rsid w:val="005509E9"/>
    <w:pPr>
      <w:numPr>
        <w:numId w:val="7"/>
      </w:numPr>
    </w:pPr>
  </w:style>
  <w:style w:type="paragraph" w:customStyle="1" w:styleId="Pre-Registration">
    <w:name w:val="Pre-Registration"/>
    <w:basedOn w:val="Sub-Title"/>
    <w:rsid w:val="005509E9"/>
    <w:pPr>
      <w:spacing w:after="200" w:line="240" w:lineRule="auto"/>
    </w:pPr>
    <w:rPr>
      <w:rFonts w:ascii="Tahoma" w:hAnsi="Tahoma" w:cs="Times New Roman"/>
      <w:bCs/>
      <w:color w:val="74A510"/>
      <w:sz w:val="32"/>
      <w:szCs w:val="20"/>
    </w:rPr>
  </w:style>
  <w:style w:type="paragraph" w:customStyle="1" w:styleId="FinePrint">
    <w:name w:val="Fine Print"/>
    <w:basedOn w:val="Normal"/>
    <w:rsid w:val="005509E9"/>
    <w:pPr>
      <w:numPr>
        <w:numId w:val="8"/>
      </w:numPr>
      <w:spacing w:line="240" w:lineRule="auto"/>
    </w:pPr>
    <w:rPr>
      <w:sz w:val="20"/>
      <w:szCs w:val="20"/>
    </w:rPr>
  </w:style>
  <w:style w:type="paragraph" w:customStyle="1" w:styleId="CopyrightSub-Title">
    <w:name w:val="Copyright Sub-Title"/>
    <w:basedOn w:val="Normal"/>
    <w:rsid w:val="0021448E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21448E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21448E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21448E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21448E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21448E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21448E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21448E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21448E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21448E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21448E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21448E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21448E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21448E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21448E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company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ourcompany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Advertorial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FD436FE-D0C4-47F1-BF26-EA7087910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Advertorial</Template>
  <TotalTime>30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Intersectionality in the Workplace</vt:lpstr>
    </vt:vector>
  </TitlesOfParts>
  <Company/>
  <LinksUpToDate>false</LinksUpToDate>
  <CharactersWithSpaces>2389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Advertorial</dc:description>
  <cp:lastPrinted>1999-03-10T08:54:00Z</cp:lastPrinted>
  <dcterms:created xsi:type="dcterms:W3CDTF">2018-07-11T17:46:00Z</dcterms:created>
  <dcterms:modified xsi:type="dcterms:W3CDTF">2025-11-20T13:53:00Z</dcterms:modified>
</cp:coreProperties>
</file>